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252957" w:rsidR="00FB08FF" w:rsidRDefault="00A63243" w14:paraId="37908A61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editId="57ACDA2C" wp14:anchorId="2659A21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0" allowOverlap="1" wp14:editId="6E2D0181" wp14:anchorId="1D3AA733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:rsidRPr="00252957" w:rsidR="00FB08FF" w:rsidRDefault="00FB08FF" w14:paraId="3F198C1F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:rsidRPr="00252957" w:rsidR="006624CA" w:rsidRDefault="006624CA" w14:paraId="522155C8" w14:textId="77777777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:rsidRPr="00252957" w:rsidR="00FB08FF" w:rsidRDefault="00FB08FF" w14:paraId="63E4AF4C" w14:textId="77777777">
      <w:pPr>
        <w:rPr>
          <w:rFonts w:ascii="DB Office" w:hAnsi="DB Office"/>
        </w:rPr>
      </w:pPr>
    </w:p>
    <w:p w:rsidRPr="00252957" w:rsidR="00FB08FF" w:rsidRDefault="00FB08FF" w14:paraId="5725E80D" w14:textId="77777777">
      <w:pPr>
        <w:rPr>
          <w:rFonts w:ascii="DB Office" w:hAnsi="DB Office"/>
        </w:rPr>
      </w:pPr>
    </w:p>
    <w:bookmarkStart w:name="E_Betreff" w:id="0"/>
    <w:bookmarkEnd w:id="0"/>
    <w:p w:rsidRPr="00252957" w:rsidR="00FB08FF" w:rsidP="00BB4055" w:rsidRDefault="00362666" w14:paraId="644414B6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22DB69BA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5673D5B7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34DAC2D2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BB4055" w:rsidP="00BB4055" w:rsidRDefault="00362666" w14:paraId="4770B700" w14:textId="77777777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:rsidRPr="00252957" w:rsidR="00FB08FF" w:rsidRDefault="00FB08FF" w14:paraId="4A294421" w14:textId="77777777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:rsidRPr="00252957" w:rsidR="00BB4055" w:rsidRDefault="00BB4055" w14:paraId="34FEFE95" w14:textId="77777777">
      <w:pPr>
        <w:rPr>
          <w:rFonts w:ascii="DB Office" w:hAnsi="DB Office"/>
        </w:rPr>
      </w:pPr>
    </w:p>
    <w:p w:rsidR="009A6A61" w:rsidP="009A6A61" w:rsidRDefault="00760E69" w14:paraId="357977F1" w14:textId="77777777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1"/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bookmarkEnd w:id="1"/>
      <w:r w:rsidRPr="00252957" w:rsidR="00BB4055">
        <w:rPr>
          <w:rFonts w:ascii="DB Office" w:hAnsi="DB Office"/>
          <w:u w:val="dotted"/>
        </w:rPr>
        <w:tab/>
      </w:r>
    </w:p>
    <w:p w:rsidRPr="00252957" w:rsidR="001965A6" w:rsidP="00BB4055" w:rsidRDefault="00510698" w14:paraId="0FFB1BEA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Pr="00252957" w:rsidR="001965A6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510698" w:rsidP="00BB4055" w:rsidRDefault="00BB4055" w14:paraId="2F6A9ECD" w14:textId="77777777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Pr="00252957" w:rsidR="00510698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BB4055" w:rsidRDefault="001965A6" w14:paraId="285ADA31" w14:textId="77777777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Pr="0092544E" w:rsidR="002F1793">
        <w:rPr>
          <w:rStyle w:val="Funotenzeichen"/>
          <w:rFonts w:ascii="DB Office" w:hAnsi="DB Office"/>
        </w:rPr>
        <w:footnoteReference w:id="1"/>
      </w:r>
      <w:r w:rsidRPr="0092544E">
        <w:rPr>
          <w:rFonts w:ascii="DB Office" w:hAnsi="DB Office"/>
        </w:rPr>
        <w:t>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98089C" w:rsidP="00BB4055" w:rsidRDefault="0098089C" w14:paraId="6E0CA3A6" w14:textId="7DEC2193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Pr="00252957" w:rsidR="00394880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Pr="00252957" w:rsidR="00394880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Pr="00252957" w:rsidR="00BB4055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0323A0" w:rsidRDefault="001965A6" w14:paraId="75EF05AC" w14:textId="77777777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P="003D2D15" w:rsidRDefault="001965A6" w14:paraId="6DB986C0" w14:textId="77777777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</w:p>
    <w:p w:rsidRPr="00252957" w:rsidR="001965A6" w:rsidRDefault="001965A6" w14:paraId="017369EB" w14:textId="77777777">
      <w:pPr>
        <w:pStyle w:val="Textkrper"/>
        <w:rPr>
          <w:rFonts w:ascii="DB Office" w:hAnsi="DB Office"/>
        </w:rPr>
      </w:pPr>
    </w:p>
    <w:p w:rsidRPr="00252957" w:rsidR="001965A6" w:rsidP="000323A0" w:rsidRDefault="00760E69" w14:paraId="43B2FAB8" w14:textId="77777777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Pr="00252957" w:rsidR="001965A6">
        <w:rPr>
          <w:rFonts w:ascii="DB Office" w:hAnsi="DB Office"/>
        </w:rPr>
        <w:t>summe [netto]:</w:t>
      </w:r>
      <w:r w:rsidRPr="00252957" w:rsidR="000323A0">
        <w:rPr>
          <w:rFonts w:ascii="DB Office" w:hAnsi="DB Office"/>
        </w:rPr>
        <w:tab/>
      </w:r>
      <w:r w:rsidRPr="009A6A61" w:rsid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 w:rsidR="009A6A61">
        <w:rPr>
          <w:rFonts w:ascii="DB Office" w:hAnsi="DB Office"/>
          <w:u w:val="dotted"/>
        </w:rPr>
        <w:instrText xml:space="preserve"> FORMTEXT </w:instrText>
      </w:r>
      <w:r w:rsidRPr="009A6A61" w:rsidR="009A6A61">
        <w:rPr>
          <w:rFonts w:ascii="DB Office" w:hAnsi="DB Office"/>
          <w:u w:val="dotted"/>
        </w:rPr>
      </w:r>
      <w:r w:rsidRPr="009A6A61" w:rsidR="009A6A61">
        <w:rPr>
          <w:rFonts w:ascii="DB Office" w:hAnsi="DB Office"/>
          <w:u w:val="dotted"/>
        </w:rPr>
        <w:fldChar w:fldCharType="separate"/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noProof/>
          <w:u w:val="dotted"/>
        </w:rPr>
        <w:t> </w:t>
      </w:r>
      <w:r w:rsidRPr="009A6A61" w:rsidR="009A6A61">
        <w:rPr>
          <w:rFonts w:ascii="DB Office" w:hAnsi="DB Office"/>
          <w:u w:val="dotted"/>
        </w:rPr>
        <w:fldChar w:fldCharType="end"/>
      </w:r>
      <w:r w:rsidRPr="00252957" w:rsidR="009A6A61">
        <w:rPr>
          <w:rFonts w:ascii="DB Office" w:hAnsi="DB Office"/>
          <w:u w:val="dotted"/>
        </w:rPr>
        <w:tab/>
      </w:r>
      <w:r w:rsidRPr="00252957" w:rsidR="000323A0">
        <w:rPr>
          <w:rFonts w:ascii="DB Office" w:hAnsi="DB Office"/>
        </w:rPr>
        <w:t xml:space="preserve"> EUR</w:t>
      </w:r>
    </w:p>
    <w:p w:rsidRPr="00252957" w:rsidR="00816737" w:rsidRDefault="00816737" w14:paraId="44492DFA" w14:textId="77777777">
      <w:pPr>
        <w:pStyle w:val="Textkrper"/>
        <w:rPr>
          <w:rFonts w:ascii="DB Office" w:hAnsi="DB Office"/>
        </w:rPr>
      </w:pPr>
    </w:p>
    <w:p w:rsidRPr="00252957" w:rsidR="001965A6" w:rsidRDefault="00EA7D50" w14:paraId="289085E0" w14:textId="77777777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:rsidRPr="0092544E" w:rsidR="007C3C4E" w:rsidP="00A3682F" w:rsidRDefault="00A3682F" w14:paraId="4B6C991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name="Kontrollkästchen1" w:id="2"/>
      <w:r w:rsidRPr="00252957">
        <w:rPr>
          <w:rFonts w:ascii="DB Office" w:hAnsi="DB Office" w:cs="Arial"/>
          <w:szCs w:val="22"/>
        </w:rPr>
        <w:instrText xml:space="preserve"> FORMCHECKBOX </w:instrText>
      </w:r>
      <w:r w:rsidR="00640FD7">
        <w:rPr>
          <w:rFonts w:ascii="DB Office" w:hAnsi="DB Office" w:cs="Arial"/>
          <w:szCs w:val="22"/>
        </w:rPr>
      </w:r>
      <w:r w:rsidR="00640FD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Pr="007C3C4E" w:rsidR="007C3C4E">
        <w:t xml:space="preserve"> </w:t>
      </w:r>
      <w:r w:rsidRPr="007C3C4E" w:rsidR="007C3C4E">
        <w:rPr>
          <w:rFonts w:ascii="DB Office" w:hAnsi="DB Office" w:cs="Arial"/>
          <w:b/>
          <w:szCs w:val="22"/>
        </w:rPr>
        <w:t>Anlage 1</w:t>
      </w:r>
      <w:r w:rsidRPr="007C3C4E" w:rsid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Pr="0092544E" w:rsidR="007C3C4E">
        <w:rPr>
          <w:rFonts w:ascii="DB Office" w:hAnsi="DB Office" w:cs="Arial"/>
          <w:color w:val="auto"/>
          <w:szCs w:val="22"/>
        </w:rPr>
        <w:t>Anschreiben zum Nachtragsangebot</w:t>
      </w:r>
    </w:p>
    <w:p w:rsidRPr="0092544E" w:rsidR="002B7572" w:rsidP="00A3682F" w:rsidRDefault="007C3C4E" w14:paraId="2039384F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Pr="0092544E" w:rsidR="002805A2">
        <w:rPr>
          <w:rFonts w:ascii="DB Office" w:hAnsi="DB Office" w:cs="Arial"/>
          <w:b/>
          <w:color w:val="auto"/>
          <w:szCs w:val="22"/>
        </w:rPr>
        <w:t>Anlage</w:t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Pr="0092544E" w:rsidR="00A3682F">
        <w:rPr>
          <w:rFonts w:ascii="DB Office" w:hAnsi="DB Office" w:cs="Arial"/>
          <w:b/>
          <w:color w:val="auto"/>
          <w:szCs w:val="22"/>
        </w:rPr>
        <w:t>:</w:t>
      </w:r>
      <w:r w:rsidRPr="0092544E" w:rsidR="00A3682F">
        <w:rPr>
          <w:rFonts w:ascii="DB Office" w:hAnsi="DB Office" w:cs="Arial"/>
          <w:color w:val="auto"/>
          <w:szCs w:val="22"/>
        </w:rPr>
        <w:tab/>
      </w:r>
      <w:r w:rsidRPr="0092544E" w:rsidR="002B7572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Pr="0092544E" w:rsidR="00C35A8D">
        <w:rPr>
          <w:rFonts w:ascii="DB Office" w:hAnsi="DB Office" w:cs="Arial"/>
          <w:color w:val="auto"/>
          <w:szCs w:val="22"/>
        </w:rPr>
        <w:t xml:space="preserve"> Zuordnung der Leistungen.</w:t>
      </w:r>
    </w:p>
    <w:p w:rsidRPr="0092544E" w:rsidR="00C35A8D" w:rsidP="00A3682F" w:rsidRDefault="00A3682F" w14:paraId="4E31F056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 xml:space="preserve">Anlage </w:t>
      </w:r>
      <w:r w:rsidRPr="0092544E" w:rsidR="007C3C4E">
        <w:rPr>
          <w:rFonts w:ascii="DB Office" w:hAnsi="DB Office" w:cs="Arial"/>
          <w:b/>
          <w:color w:val="auto"/>
          <w:szCs w:val="22"/>
        </w:rPr>
        <w:t>3</w:t>
      </w:r>
      <w:r w:rsidRPr="0092544E" w:rsidR="003B6AF9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Darstellung des Anspruchsgrundes</w:t>
      </w:r>
      <w:r w:rsidRPr="0092544E" w:rsidR="00C35A8D">
        <w:rPr>
          <w:rFonts w:ascii="DB Office" w:hAnsi="DB Office"/>
          <w:color w:val="auto"/>
          <w:vertAlign w:val="superscript"/>
        </w:rPr>
        <w:footnoteReference w:id="2"/>
      </w:r>
      <w:r w:rsidRPr="0092544E" w:rsidR="00C35A8D">
        <w:rPr>
          <w:rFonts w:ascii="DB Office" w:hAnsi="DB Office" w:cs="Arial"/>
          <w:color w:val="auto"/>
          <w:szCs w:val="22"/>
        </w:rPr>
        <w:t xml:space="preserve">. </w:t>
      </w:r>
    </w:p>
    <w:p w:rsidRPr="0092544E" w:rsidR="00C35A8D" w:rsidP="00A3682F" w:rsidRDefault="00A3682F" w14:paraId="1989888B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name="_Hlk1042244" w:id="3"/>
      <w:r w:rsidRPr="0092544E" w:rsidR="00C35A8D">
        <w:rPr>
          <w:rFonts w:ascii="DB Office" w:hAnsi="DB Office"/>
          <w:color w:val="auto"/>
          <w:vertAlign w:val="superscript"/>
        </w:rPr>
        <w:footnoteReference w:id="3"/>
      </w:r>
      <w:r w:rsidRPr="0092544E" w:rsidR="00C35A8D">
        <w:rPr>
          <w:rFonts w:ascii="DB Office" w:hAnsi="DB Office" w:cs="Arial"/>
          <w:color w:val="auto"/>
          <w:szCs w:val="22"/>
        </w:rPr>
        <w:t>.</w:t>
      </w:r>
      <w:bookmarkEnd w:id="3"/>
    </w:p>
    <w:p w:rsidRPr="0092544E" w:rsidR="00B25E3C" w:rsidP="00A3682F" w:rsidRDefault="00A3682F" w14:paraId="01F2D0EC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B25E3C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:rsidRPr="0092544E" w:rsidR="00C35A8D" w:rsidP="00A3682F" w:rsidRDefault="00A3682F" w14:paraId="5B459DC3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:rsidRPr="0092544E" w:rsidR="00C35A8D" w:rsidP="00A3682F" w:rsidRDefault="00A3682F" w14:paraId="18C22C3E" w14:textId="77777777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3B6AF9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 w:rsidR="007C3C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 w:rsidR="00C35A8D">
        <w:rPr>
          <w:rFonts w:ascii="DB Office" w:hAnsi="DB Office" w:cs="Arial"/>
          <w:color w:val="auto"/>
          <w:szCs w:val="22"/>
        </w:rPr>
        <w:t>sonstige Nachweise, zum Beispiel f</w:t>
      </w:r>
      <w:r w:rsidRPr="0092544E" w:rsidR="007C3C4E">
        <w:rPr>
          <w:rFonts w:ascii="DB Office" w:hAnsi="DB Office" w:cs="Arial"/>
          <w:color w:val="auto"/>
          <w:szCs w:val="22"/>
        </w:rPr>
        <w:t>ür das Vorliegen von Mehrkosten</w:t>
      </w:r>
    </w:p>
    <w:p w:rsidRPr="0092544E" w:rsidR="007C3C4E" w:rsidP="00A3682F" w:rsidRDefault="007C3C4E" w14:paraId="6C280E4D" w14:textId="614AC0B1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Pr="0092544E" w:rsidR="009A769D">
        <w:rPr>
          <w:rFonts w:ascii="DB Office" w:hAnsi="DB Office" w:cs="Arial"/>
          <w:color w:val="auto"/>
          <w:szCs w:val="22"/>
        </w:rPr>
        <w:t xml:space="preserve"> nach Anlage 2.12.1</w:t>
      </w:r>
    </w:p>
    <w:p w:rsidR="009A769D" w:rsidP="00A3682F" w:rsidRDefault="009A769D" w14:paraId="57B9A0A0" w14:textId="2303B48B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="00640FD7">
        <w:rPr>
          <w:rFonts w:ascii="DB Office" w:hAnsi="DB Office" w:cs="Arial"/>
          <w:color w:val="auto"/>
          <w:szCs w:val="22"/>
        </w:rPr>
      </w:r>
      <w:r w:rsidR="00640FD7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Pr="0092544E" w:rsidR="00BF42AA">
        <w:rPr>
          <w:rFonts w:ascii="DB Office" w:hAnsi="DB Office" w:cs="Arial"/>
          <w:color w:val="auto"/>
          <w:szCs w:val="22"/>
        </w:rPr>
        <w:t xml:space="preserve"> (</w:t>
      </w:r>
      <w:r w:rsidRPr="0092544E" w:rsidR="00F7387F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42967A" w14:textId="77777777" w:rsidR="006A377F" w:rsidRDefault="006A377F">
      <w:r>
        <w:separator/>
      </w:r>
    </w:p>
  </w:endnote>
  <w:endnote w:type="continuationSeparator" w:id="0">
    <w:p w14:paraId="0293B84A" w14:textId="77777777" w:rsidR="006A377F" w:rsidRDefault="006A3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B25E3C" w:rsidR="004D39FE" w:rsidP="00B25E3C" w:rsidRDefault="004D39FE" w14:paraId="66396E2C" w14:textId="77777777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5323A653" w14:textId="77777777">
    <w:pPr>
      <w:pStyle w:val="Fuzeile"/>
      <w:jc w:val="right"/>
      <w:rPr>
        <w:sz w:val="2"/>
      </w:rPr>
    </w:pPr>
  </w:p>
  <w:p w:rsidR="004D39FE" w:rsidRDefault="004D39FE" w14:paraId="19B09752" w14:textId="095C3BA0">
    <w:pPr>
      <w:pStyle w:val="Fuzeile"/>
      <w:framePr w:w="9299" w:wrap="around" w:hAnchor="page" w:v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640FD7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640FD7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Pr="00381F9E" w:rsidR="003D2D15" w:rsidTr="003D2D15" w14:paraId="39C004BF" w14:textId="77777777">
      <w:tc>
        <w:tcPr>
          <w:tcW w:w="1701" w:type="dxa"/>
        </w:tcPr>
        <w:p w:rsidRPr="00381F9E" w:rsidR="003D2D15" w:rsidP="003D2D15" w:rsidRDefault="003D2D15" w14:paraId="26A9DE1C" w14:textId="77777777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:rsidRPr="00381F9E" w:rsidR="003D2D15" w:rsidP="00D552C7" w:rsidRDefault="003D2D15" w14:paraId="5DBAB049" w14:textId="7777777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:rsidRPr="00381F9E" w:rsidR="003D2D15" w:rsidP="003D2D15" w:rsidRDefault="003D2D15" w14:paraId="5E09D1BC" w14:textId="77777777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Pr="002F1793" w:rsidR="003D2D15" w:rsidTr="003D2D15" w14:paraId="546296FC" w14:textId="77777777">
      <w:tc>
        <w:tcPr>
          <w:tcW w:w="1701" w:type="dxa"/>
        </w:tcPr>
        <w:p w:rsidRPr="00381F9E" w:rsidR="003D2D15" w:rsidP="00D552C7" w:rsidRDefault="003D2D15" w14:paraId="1682D8FF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:rsidRPr="00381F9E" w:rsidR="003D2D15" w:rsidP="00D552C7" w:rsidRDefault="006D754C" w14:paraId="34CB7EA9" w14:textId="7777777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Pr="00381F9E" w:rsidR="003D2D15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:rsidRPr="002F1793" w:rsidR="003D2D15" w:rsidP="003D2D15" w:rsidRDefault="003D2D15" w14:paraId="7DC6F2EE" w14:textId="6058355E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Pr="0092544E" w:rsidR="002F1793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:rsidRPr="00381F9E" w:rsidR="003D2D15" w:rsidP="003D2D15" w:rsidRDefault="003D2D15" w14:paraId="65472B92" w14:textId="77777777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name="VV_VORGANGSNUMMER" w:id="4"/>
    <w:r>
      <w:rPr>
        <w:rFonts w:ascii="DB Office" w:hAnsi="DB Office"/>
        <w:szCs w:val="22"/>
      </w:rPr>
      <w:t>25FEI83548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5AB3" w14:textId="77777777" w:rsidR="006A377F" w:rsidRDefault="006A377F">
      <w:r>
        <w:separator/>
      </w:r>
    </w:p>
  </w:footnote>
  <w:footnote w:type="continuationSeparator" w:id="0">
    <w:p w14:paraId="43277CFD" w14:textId="77777777" w:rsidR="006A377F" w:rsidRDefault="006A377F">
      <w:r>
        <w:continuationSeparator/>
      </w:r>
    </w:p>
  </w:footnote>
  <w:footnote w:id="1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2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3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D39FE" w:rsidRDefault="004D39FE" w14:paraId="3A10E46C" w14:textId="77777777">
    <w:pPr>
      <w:pStyle w:val="Kopfzeile"/>
      <w:framePr w:wrap="around" w:hAnchor="margin" w:vAnchor="text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:rsidR="004D39FE" w:rsidRDefault="004D39FE" w14:paraId="3517CF96" w14:textId="7777777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Pr="00252957" w:rsidR="004D39FE" w:rsidP="00A032F1" w:rsidRDefault="004D39FE" w14:paraId="13A28989" w14:textId="77777777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:rsidRPr="00F52108" w:rsidR="004D39FE" w:rsidP="00A032F1" w:rsidRDefault="004D39FE" w14:paraId="5D831872" w14:textId="77777777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:rsidR="004D39FE" w:rsidRDefault="004D39FE" w14:paraId="094DB8CA" w14:textId="77777777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>
    <w:abstractNumId w:val="13"/>
  </w:num>
  <w:num w:numId="4">
    <w:abstractNumId w:val="17"/>
  </w:num>
  <w:num w:numId="5">
    <w:abstractNumId w:val="18"/>
  </w:num>
  <w:num w:numId="6">
    <w:abstractNumId w:val="18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9"/>
  </w:num>
  <w:num w:numId="25">
    <w:abstractNumId w:val="11"/>
  </w:num>
  <w:num w:numId="26">
    <w:abstractNumId w:val="16"/>
  </w:num>
  <w:num w:numId="27">
    <w:abstractNumId w:val="15"/>
  </w:num>
  <w:num w:numId="28">
    <w:abstractNumId w:val="21"/>
  </w:num>
  <w:num w:numId="29">
    <w:abstractNumId w:val="14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739A9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19" ma:contentTypeDescription="Ein neues Dokument erstellen." ma:contentTypeScope="" ma:versionID="07809a850245532d433cd4600d374abf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cbae6595ba3a54c54f65ec701163ae05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24DBD7F9-B71C-4D41-83A3-59FF7C516001}"/>
</file>

<file path=customXml/itemProps2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Master.dot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2</cp:revision>
  <cp:lastPrinted>2008-10-24T13:21:00Z</cp:lastPrinted>
  <dcterms:created xsi:type="dcterms:W3CDTF">2021-12-20T09:23:00Z</dcterms:created>
  <dcterms:modified xsi:type="dcterms:W3CDTF">2021-12-20T09:23:00Z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